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2DD458F0"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bookmarkEnd w:id="0"/>
      <w:bookmarkEnd w:id="1"/>
      <w:bookmarkEnd w:id="2"/>
      <w:bookmarkEnd w:id="3"/>
      <w:r w:rsidR="006A7C0E">
        <w:rPr>
          <w:lang w:val="en-GB"/>
        </w:rPr>
        <w:t xml:space="preserve"> 23-G003-25</w:t>
      </w:r>
      <w:r w:rsidR="00772FE6"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A208" w14:textId="77777777" w:rsidR="00FA216D" w:rsidRDefault="00FA216D">
      <w:r>
        <w:separator/>
      </w:r>
    </w:p>
  </w:endnote>
  <w:endnote w:type="continuationSeparator" w:id="0">
    <w:p w14:paraId="14E4B695" w14:textId="77777777" w:rsidR="00FA216D" w:rsidRDefault="00FA216D">
      <w:r>
        <w:continuationSeparator/>
      </w:r>
    </w:p>
  </w:endnote>
  <w:endnote w:type="continuationNotice" w:id="1">
    <w:p w14:paraId="37F204CC" w14:textId="77777777" w:rsidR="00FA216D" w:rsidRDefault="00FA21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7F80A276" w:rsidR="00133D55" w:rsidRDefault="00133D55" w:rsidP="004878F3">
    <w:pPr>
      <w:pStyle w:val="Footer"/>
    </w:pPr>
    <w:r>
      <w:fldChar w:fldCharType="begin"/>
    </w:r>
    <w:r>
      <w:instrText xml:space="preserve"> DATE \@ "yyyy-MM-dd" </w:instrText>
    </w:r>
    <w:r>
      <w:fldChar w:fldCharType="separate"/>
    </w:r>
    <w:r w:rsidR="006A7C0E">
      <w:rPr>
        <w:noProof/>
      </w:rPr>
      <w:t>2025-10-03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2F650" w14:textId="77777777" w:rsidR="00FA216D" w:rsidRDefault="00FA216D">
      <w:r>
        <w:separator/>
      </w:r>
    </w:p>
  </w:footnote>
  <w:footnote w:type="continuationSeparator" w:id="0">
    <w:p w14:paraId="36F1123E" w14:textId="77777777" w:rsidR="00FA216D" w:rsidRDefault="00FA216D">
      <w:r>
        <w:continuationSeparator/>
      </w:r>
    </w:p>
  </w:footnote>
  <w:footnote w:type="continuationNotice" w:id="1">
    <w:p w14:paraId="43E17C0E" w14:textId="77777777" w:rsidR="00FA216D" w:rsidRDefault="00FA216D"/>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A7C0E"/>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2188"/>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16D"/>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987</Words>
  <Characters>5626</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6600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2020-07-06T12:37:00Z</dcterms:created>
  <dcterms:modified xsi:type="dcterms:W3CDTF">2025-10-03T03:19:00Z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